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B6F32" w14:textId="1BF4EAEF" w:rsidR="00CB31D0" w:rsidRDefault="00CD4A57" w:rsidP="00CD4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3C7A04">
        <w:rPr>
          <w:b/>
          <w:i/>
          <w:noProof/>
          <w:sz w:val="28"/>
        </w:rPr>
        <w:t>1</w:t>
      </w:r>
      <w:r w:rsidR="00CB31D0">
        <w:rPr>
          <w:b/>
          <w:i/>
          <w:noProof/>
          <w:sz w:val="28"/>
        </w:rPr>
        <w:t>0105</w:t>
      </w:r>
    </w:p>
    <w:p w14:paraId="7145379D" w14:textId="77777777" w:rsidR="00EE33A2" w:rsidRDefault="00CD4A57" w:rsidP="00CD4A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77385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DC69F4" w14:textId="609818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051D">
        <w:rPr>
          <w:rFonts w:ascii="Arial" w:hAnsi="Arial"/>
          <w:b/>
          <w:lang w:val="en-US"/>
        </w:rPr>
        <w:t xml:space="preserve">Nokia, Nokia Shanghai Bell, </w:t>
      </w:r>
      <w:r w:rsidR="00CB31D0">
        <w:rPr>
          <w:rFonts w:ascii="Arial" w:hAnsi="Arial"/>
          <w:b/>
          <w:lang w:val="en-US"/>
        </w:rPr>
        <w:t>China Mobile</w:t>
      </w:r>
    </w:p>
    <w:p w14:paraId="23D9BE9D" w14:textId="49E732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051D">
        <w:rPr>
          <w:rFonts w:ascii="Arial" w:hAnsi="Arial" w:cs="Arial"/>
          <w:b/>
        </w:rPr>
        <w:t>TR 33866-020 update on formats and typos</w:t>
      </w:r>
    </w:p>
    <w:p w14:paraId="73724202" w14:textId="12168A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15B30AE" w14:textId="3AF8F16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5051D">
        <w:rPr>
          <w:rFonts w:ascii="Arial" w:hAnsi="Arial"/>
          <w:b/>
        </w:rPr>
        <w:t>5.16</w:t>
      </w:r>
    </w:p>
    <w:p w14:paraId="226730B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BC3D9F4" w14:textId="5A0F904D" w:rsidR="00C022E3" w:rsidRDefault="00D50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Update of TR on formats and typos</w:t>
      </w:r>
    </w:p>
    <w:p w14:paraId="538D614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511DF40" w14:textId="2B767767" w:rsidR="00C022E3" w:rsidRDefault="00C022E3">
      <w:pPr>
        <w:pStyle w:val="Reference"/>
        <w:rPr>
          <w:color w:val="FF0000"/>
        </w:rPr>
      </w:pPr>
      <w:r>
        <w:rPr>
          <w:color w:val="FF0000"/>
        </w:rPr>
        <w:t>[</w:t>
      </w:r>
      <w:r w:rsidR="00D5051D">
        <w:rPr>
          <w:color w:val="FF0000"/>
        </w:rPr>
        <w:t>1</w:t>
      </w:r>
      <w:r>
        <w:rPr>
          <w:color w:val="FF0000"/>
        </w:rPr>
        <w:t>]</w:t>
      </w:r>
      <w:r>
        <w:rPr>
          <w:color w:val="FF0000"/>
        </w:rPr>
        <w:tab/>
        <w:t xml:space="preserve">3GPP TS </w:t>
      </w:r>
      <w:r w:rsidR="00D5051D">
        <w:rPr>
          <w:color w:val="FF0000"/>
        </w:rPr>
        <w:t>33</w:t>
      </w:r>
      <w:r>
        <w:rPr>
          <w:color w:val="FF0000"/>
        </w:rPr>
        <w:t>.</w:t>
      </w:r>
      <w:r w:rsidR="00D5051D">
        <w:rPr>
          <w:color w:val="FF0000"/>
        </w:rPr>
        <w:t>866</w:t>
      </w:r>
      <w:r>
        <w:rPr>
          <w:color w:val="FF0000"/>
        </w:rPr>
        <w:t xml:space="preserve"> </w:t>
      </w:r>
    </w:p>
    <w:p w14:paraId="7C6917F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ECBEE61" w14:textId="470085D5" w:rsidR="00C022E3" w:rsidRDefault="00D5051D">
      <w:pPr>
        <w:rPr>
          <w:i/>
        </w:rPr>
      </w:pPr>
      <w:r>
        <w:rPr>
          <w:i/>
        </w:rPr>
        <w:t>Several formatting errors and typos needed correction.</w:t>
      </w:r>
    </w:p>
    <w:p w14:paraId="2084F6D3" w14:textId="7A1B0462" w:rsidR="00C022E3" w:rsidRDefault="00C022E3">
      <w:pPr>
        <w:pStyle w:val="Heading1"/>
      </w:pPr>
      <w:r>
        <w:t>4</w:t>
      </w:r>
      <w:r>
        <w:tab/>
        <w:t>Detailed proposal</w:t>
      </w:r>
    </w:p>
    <w:p w14:paraId="798412CB" w14:textId="6C217F0D" w:rsidR="00D5051D" w:rsidRPr="00D5051D" w:rsidRDefault="00D5051D" w:rsidP="00D5051D">
      <w:r>
        <w:t xml:space="preserve">Approve </w:t>
      </w:r>
      <w:r w:rsidR="00CB31D0">
        <w:t>attached document</w:t>
      </w:r>
      <w:r>
        <w:t xml:space="preserve"> as baseline for </w:t>
      </w:r>
      <w:r w:rsidR="00CB31D0">
        <w:t>TR 33.866</w:t>
      </w:r>
      <w:r w:rsidR="00CB31D0">
        <w:t xml:space="preserve"> </w:t>
      </w:r>
      <w:r>
        <w:t>version V0.3.0</w:t>
      </w:r>
      <w:bookmarkStart w:id="0" w:name="_GoBack"/>
      <w:bookmarkEnd w:id="0"/>
      <w:r>
        <w:t>.</w:t>
      </w:r>
    </w:p>
    <w:sectPr w:rsidR="00D5051D" w:rsidRPr="00D505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DD181" w14:textId="77777777" w:rsidR="00784593" w:rsidRDefault="00784593">
      <w:r>
        <w:separator/>
      </w:r>
    </w:p>
  </w:endnote>
  <w:endnote w:type="continuationSeparator" w:id="0">
    <w:p w14:paraId="519C7F0D" w14:textId="77777777" w:rsidR="00784593" w:rsidRDefault="0078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E9184" w14:textId="77777777" w:rsidR="00784593" w:rsidRDefault="00784593">
      <w:r>
        <w:separator/>
      </w:r>
    </w:p>
  </w:footnote>
  <w:footnote w:type="continuationSeparator" w:id="0">
    <w:p w14:paraId="5FBE7897" w14:textId="77777777" w:rsidR="00784593" w:rsidRDefault="00784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C0DED"/>
    <w:rsid w:val="00A37D7F"/>
    <w:rsid w:val="00A46410"/>
    <w:rsid w:val="00A57688"/>
    <w:rsid w:val="00A84A94"/>
    <w:rsid w:val="00AD1DAA"/>
    <w:rsid w:val="00AF1E23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94F55"/>
    <w:rsid w:val="00CA7D62"/>
    <w:rsid w:val="00CB07A8"/>
    <w:rsid w:val="00CB31D0"/>
    <w:rsid w:val="00CD4A57"/>
    <w:rsid w:val="00D33604"/>
    <w:rsid w:val="00D37B08"/>
    <w:rsid w:val="00D437FF"/>
    <w:rsid w:val="00D5051D"/>
    <w:rsid w:val="00D5130C"/>
    <w:rsid w:val="00D62265"/>
    <w:rsid w:val="00D8512E"/>
    <w:rsid w:val="00DA1E58"/>
    <w:rsid w:val="00DE4EF2"/>
    <w:rsid w:val="00DF2C0E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7BBCB38"/>
  <w15:chartTrackingRefBased/>
  <w15:docId w15:val="{EEA5710A-D9C0-468C-87A1-39D79F4F4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5AIRPNAIUNRU-931754773-1185</_dlc_DocId>
    <_dlc_DocIdUrl xmlns="71c5aaf6-e6ce-465b-b873-5148d2a4c105">
      <Url>https://nokia.sharepoint.com/sites/c5g/security/_layouts/15/DocIdRedir.aspx?ID=5AIRPNAIUNRU-931754773-1185</Url>
      <Description>5AIRPNAIUNRU-931754773-1185</Description>
    </_dlc_DocIdUrl>
  </documentManagement>
</p:properties>
</file>

<file path=customXml/itemProps1.xml><?xml version="1.0" encoding="utf-8"?>
<ds:datastoreItem xmlns:ds="http://schemas.openxmlformats.org/officeDocument/2006/customXml" ds:itemID="{ED422286-7F3F-4F05-BE10-6E0AD20E8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16491B-CFB7-4A5C-ADFD-6A514987F5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FDF04E-99F0-4189-9B9D-13B3E2A18E5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93CFB4-AC1A-48E8-85A6-ED20B2F485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454F98-E0FD-4D1D-97F7-CCC76055A5BF}">
  <ds:schemaRefs>
    <ds:schemaRef ds:uri="71c5aaf6-e6ce-465b-b873-5148d2a4c105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documentManagement/types"/>
    <ds:schemaRef ds:uri="b48738c0-5c12-4b5a-b05a-8a660352025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776aa60-670e-4784-be98-c39ff3403b3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3</cp:revision>
  <cp:lastPrinted>1601-01-01T00:00:00Z</cp:lastPrinted>
  <dcterms:created xsi:type="dcterms:W3CDTF">2021-01-08T20:18:00Z</dcterms:created>
  <dcterms:modified xsi:type="dcterms:W3CDTF">2021-01-08T20:20:00Z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18eb7cf1-13bf-43cd-a353-b8917f5387d1</vt:lpwstr>
  </property>
</Properties>
</file>